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A86A0E" w:rsidRDefault="00744310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7133C5">
        <w:rPr>
          <w:rFonts w:eastAsia="Arial"/>
          <w:b/>
          <w:kern w:val="3"/>
          <w:sz w:val="24"/>
          <w:szCs w:val="24"/>
          <w:lang w:eastAsia="zh-CN"/>
        </w:rPr>
        <w:t>Зеленодольский р-н.,</w:t>
      </w:r>
    </w:p>
    <w:p w:rsidR="0099183D" w:rsidRDefault="007133C5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>г. Зеленодольск</w:t>
      </w:r>
    </w:p>
    <w:p w:rsidR="003E7B32" w:rsidRDefault="003E7B32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ул. </w:t>
      </w:r>
      <w:r w:rsidR="00FE4FB3">
        <w:rPr>
          <w:rFonts w:eastAsia="Arial"/>
          <w:b/>
          <w:kern w:val="3"/>
          <w:sz w:val="24"/>
          <w:szCs w:val="24"/>
          <w:lang w:eastAsia="zh-CN"/>
        </w:rPr>
        <w:t>Ко</w:t>
      </w:r>
      <w:r w:rsidR="00A540EA">
        <w:rPr>
          <w:rFonts w:eastAsia="Arial"/>
          <w:b/>
          <w:kern w:val="3"/>
          <w:sz w:val="24"/>
          <w:szCs w:val="24"/>
          <w:lang w:eastAsia="zh-CN"/>
        </w:rPr>
        <w:t>марова</w:t>
      </w:r>
      <w:r w:rsidR="00701886">
        <w:rPr>
          <w:rFonts w:eastAsia="Arial"/>
          <w:b/>
          <w:kern w:val="3"/>
          <w:sz w:val="24"/>
          <w:szCs w:val="24"/>
          <w:lang w:eastAsia="zh-CN"/>
        </w:rPr>
        <w:t>, д.6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D91AEA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FE4FB3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C87B4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5715CC">
        <w:rPr>
          <w:b/>
          <w:color w:val="000000"/>
          <w:kern w:val="3"/>
          <w:sz w:val="24"/>
          <w:szCs w:val="24"/>
          <w:lang w:eastAsia="zh-CN" w:bidi="hi-IN"/>
        </w:rPr>
        <w:t>4 762 308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B35056">
        <w:rPr>
          <w:color w:val="000000"/>
          <w:kern w:val="3"/>
          <w:sz w:val="24"/>
          <w:szCs w:val="24"/>
          <w:lang w:eastAsia="zh-CN" w:bidi="hi-IN"/>
        </w:rPr>
        <w:t>,</w:t>
      </w:r>
      <w:r w:rsidR="00AF76F1" w:rsidRPr="00AF76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F76F1">
        <w:rPr>
          <w:color w:val="000000"/>
          <w:kern w:val="3"/>
          <w:sz w:val="24"/>
          <w:szCs w:val="24"/>
          <w:lang w:eastAsia="zh-CN" w:bidi="hi-IN"/>
        </w:rPr>
        <w:t xml:space="preserve">установка приборов учета тепла не более </w:t>
      </w:r>
      <w:r w:rsidR="00AF76F1">
        <w:rPr>
          <w:b/>
          <w:color w:val="000000"/>
          <w:kern w:val="3"/>
          <w:sz w:val="24"/>
          <w:szCs w:val="24"/>
          <w:lang w:eastAsia="zh-CN" w:bidi="hi-IN"/>
        </w:rPr>
        <w:t>731 707</w:t>
      </w:r>
      <w:r w:rsidR="00AF76F1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AF76F1" w:rsidRPr="00AF76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F76F1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инж. системы теплоснабжения не более </w:t>
      </w:r>
      <w:r w:rsidR="005715CC">
        <w:rPr>
          <w:b/>
          <w:color w:val="000000"/>
          <w:kern w:val="3"/>
          <w:sz w:val="24"/>
          <w:szCs w:val="24"/>
          <w:lang w:eastAsia="zh-CN" w:bidi="hi-IN"/>
        </w:rPr>
        <w:t>4 625 320</w:t>
      </w:r>
      <w:r w:rsidR="00AF76F1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AF76F1" w:rsidRPr="00AF76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F76F1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инж. системы электроснабжения не более </w:t>
      </w:r>
      <w:r w:rsidR="005715CC">
        <w:rPr>
          <w:b/>
          <w:color w:val="000000"/>
          <w:kern w:val="3"/>
          <w:sz w:val="24"/>
          <w:szCs w:val="24"/>
          <w:lang w:eastAsia="zh-CN" w:bidi="hi-IN"/>
        </w:rPr>
        <w:t>904 640</w:t>
      </w:r>
      <w:r w:rsidR="00AF76F1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505DF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715CC">
        <w:rPr>
          <w:b/>
          <w:bCs/>
          <w:color w:val="000000"/>
          <w:kern w:val="3"/>
          <w:sz w:val="24"/>
          <w:szCs w:val="24"/>
          <w:lang w:eastAsia="zh-CN" w:bidi="hi-IN"/>
        </w:rPr>
        <w:t>440 959</w:t>
      </w:r>
      <w:r w:rsidR="00B3175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715CC">
        <w:rPr>
          <w:b/>
          <w:bCs/>
          <w:color w:val="000000"/>
          <w:kern w:val="3"/>
          <w:sz w:val="24"/>
          <w:szCs w:val="24"/>
          <w:lang w:eastAsia="zh-CN" w:bidi="hi-IN"/>
        </w:rPr>
        <w:t>165 359,63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4601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272BA"/>
    <w:rsid w:val="0024528C"/>
    <w:rsid w:val="00263D3B"/>
    <w:rsid w:val="002644D3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79FF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019E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05DF6"/>
    <w:rsid w:val="0051077B"/>
    <w:rsid w:val="00513432"/>
    <w:rsid w:val="00536CC8"/>
    <w:rsid w:val="005417C9"/>
    <w:rsid w:val="00541D57"/>
    <w:rsid w:val="005534F3"/>
    <w:rsid w:val="005561D8"/>
    <w:rsid w:val="005576B5"/>
    <w:rsid w:val="00564D5E"/>
    <w:rsid w:val="00567AD7"/>
    <w:rsid w:val="005715CC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0188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593B"/>
    <w:rsid w:val="00901E1F"/>
    <w:rsid w:val="0091202A"/>
    <w:rsid w:val="00912E01"/>
    <w:rsid w:val="00931874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40EA"/>
    <w:rsid w:val="00A5776C"/>
    <w:rsid w:val="00A733B9"/>
    <w:rsid w:val="00A8076F"/>
    <w:rsid w:val="00A86A0E"/>
    <w:rsid w:val="00A91720"/>
    <w:rsid w:val="00AA401F"/>
    <w:rsid w:val="00AC65E4"/>
    <w:rsid w:val="00AE5A99"/>
    <w:rsid w:val="00AF76F1"/>
    <w:rsid w:val="00B05C0D"/>
    <w:rsid w:val="00B07FCB"/>
    <w:rsid w:val="00B3175C"/>
    <w:rsid w:val="00B35056"/>
    <w:rsid w:val="00B47231"/>
    <w:rsid w:val="00B561F4"/>
    <w:rsid w:val="00B56B77"/>
    <w:rsid w:val="00B714CD"/>
    <w:rsid w:val="00B87348"/>
    <w:rsid w:val="00BA38CC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7B4F"/>
    <w:rsid w:val="00C94680"/>
    <w:rsid w:val="00C967AB"/>
    <w:rsid w:val="00CB44A2"/>
    <w:rsid w:val="00CD268F"/>
    <w:rsid w:val="00CE0E22"/>
    <w:rsid w:val="00CE6CA8"/>
    <w:rsid w:val="00CE6F31"/>
    <w:rsid w:val="00D7398C"/>
    <w:rsid w:val="00D866DE"/>
    <w:rsid w:val="00D91AEA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4311"/>
    <w:rsid w:val="00FD5BE4"/>
    <w:rsid w:val="00FE4FB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FDD74-8D0E-45CB-B9D2-267745495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330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2763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2024-06-26T10:45:00Z</dcterms:created>
  <dcterms:modified xsi:type="dcterms:W3CDTF">2024-07-01T11:46:00Z</dcterms:modified>
</cp:coreProperties>
</file>